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DA9B95" w14:textId="77777777" w:rsidR="00505943" w:rsidRDefault="00505943" w:rsidP="005059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BUTLER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3A8F64EB" w14:textId="77777777" w:rsidR="00505943" w:rsidRDefault="00505943" w:rsidP="005059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Groom of the King’s Chamber.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A1F5148" w14:textId="77777777" w:rsidR="00505943" w:rsidRDefault="00505943" w:rsidP="00505943">
      <w:pPr>
        <w:rPr>
          <w:rFonts w:ascii="Times New Roman" w:hAnsi="Times New Roman" w:cs="Times New Roman"/>
          <w:sz w:val="24"/>
          <w:szCs w:val="24"/>
        </w:rPr>
      </w:pPr>
    </w:p>
    <w:p w14:paraId="0E7E13B2" w14:textId="77777777" w:rsidR="00505943" w:rsidRDefault="00505943" w:rsidP="00505943">
      <w:pPr>
        <w:rPr>
          <w:rFonts w:ascii="Times New Roman" w:hAnsi="Times New Roman" w:cs="Times New Roman"/>
          <w:sz w:val="24"/>
          <w:szCs w:val="24"/>
        </w:rPr>
      </w:pPr>
    </w:p>
    <w:p w14:paraId="15C653A8" w14:textId="77777777" w:rsidR="00505943" w:rsidRDefault="00505943" w:rsidP="00505943">
      <w:pPr>
        <w:tabs>
          <w:tab w:val="left" w:pos="902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Mar.1478   He was granted for life the office of Bailiff of the lordship of Solihull,</w:t>
      </w:r>
    </w:p>
    <w:p w14:paraId="74840C26" w14:textId="77777777" w:rsidR="00505943" w:rsidRDefault="00505943" w:rsidP="00505943">
      <w:pPr>
        <w:tabs>
          <w:tab w:val="left" w:pos="902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Warwickshire.   (C.P.R. 1476-85 p.89)</w:t>
      </w:r>
    </w:p>
    <w:p w14:paraId="08D30FE2" w14:textId="77777777" w:rsidR="00505943" w:rsidRDefault="00505943" w:rsidP="00505943">
      <w:pPr>
        <w:tabs>
          <w:tab w:val="left" w:pos="9026"/>
        </w:tabs>
        <w:rPr>
          <w:rFonts w:ascii="Times New Roman" w:hAnsi="Times New Roman" w:cs="Times New Roman"/>
          <w:sz w:val="24"/>
          <w:szCs w:val="24"/>
        </w:rPr>
      </w:pPr>
    </w:p>
    <w:p w14:paraId="2415112B" w14:textId="77777777" w:rsidR="00505943" w:rsidRDefault="00505943" w:rsidP="00505943">
      <w:pPr>
        <w:tabs>
          <w:tab w:val="left" w:pos="9026"/>
        </w:tabs>
        <w:rPr>
          <w:rFonts w:ascii="Times New Roman" w:hAnsi="Times New Roman" w:cs="Times New Roman"/>
          <w:sz w:val="24"/>
          <w:szCs w:val="24"/>
        </w:rPr>
      </w:pPr>
    </w:p>
    <w:p w14:paraId="0EA7859E" w14:textId="57405DB6" w:rsidR="00BA00AB" w:rsidRPr="00EB3209" w:rsidRDefault="00505943" w:rsidP="005059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February 2021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DA25B1" w14:textId="77777777" w:rsidR="00505943" w:rsidRDefault="00505943" w:rsidP="009139A6">
      <w:r>
        <w:separator/>
      </w:r>
    </w:p>
  </w:endnote>
  <w:endnote w:type="continuationSeparator" w:id="0">
    <w:p w14:paraId="79FF5460" w14:textId="77777777" w:rsidR="00505943" w:rsidRDefault="0050594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33A73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6291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A6D4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BDC7D4" w14:textId="77777777" w:rsidR="00505943" w:rsidRDefault="00505943" w:rsidP="009139A6">
      <w:r>
        <w:separator/>
      </w:r>
    </w:p>
  </w:footnote>
  <w:footnote w:type="continuationSeparator" w:id="0">
    <w:p w14:paraId="26CEC7B7" w14:textId="77777777" w:rsidR="00505943" w:rsidRDefault="0050594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564E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ECC8F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2559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943"/>
    <w:rsid w:val="000666E0"/>
    <w:rsid w:val="002510B7"/>
    <w:rsid w:val="00505943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ED773"/>
  <w15:chartTrackingRefBased/>
  <w15:docId w15:val="{5508E7C3-055A-4D16-8543-C36EAB968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943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2021-03-01T10:19:00Z</dcterms:created>
  <dcterms:modified xsi:type="dcterms:W3CDTF">2021-03-01T10:20:00Z</dcterms:modified>
</cp:coreProperties>
</file>